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S5-214481</w:t>
        </w:r>
      </w:fldSimple>
    </w:p>
    <w:p w14:paraId="7CB45193" w14:textId="77777777" w:rsidR="001E41F3" w:rsidRDefault="00915A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5A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5A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5A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5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5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YANG Solution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5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F98AF" w:rsidR="001E41F3" w:rsidRDefault="00023E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15AD1">
              <w:fldChar w:fldCharType="begin"/>
            </w:r>
            <w:r w:rsidR="00915AD1">
              <w:instrText xml:space="preserve"> DOCPROPERTY  SourceIfTsg  \* MERGEFORMAT </w:instrText>
            </w:r>
            <w:r w:rsidR="00915AD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5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15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5A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5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3E8E" w:rsidRDefault="00023E8E" w:rsidP="00023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D27C3" w:rsidR="00023E8E" w:rsidRDefault="00023E8E" w:rsidP="00023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mapping of some earlier agreed Stage 2 elements is not  complete. It is fixed here.</w:t>
            </w:r>
          </w:p>
        </w:tc>
      </w:tr>
      <w:tr w:rsidR="00023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3E8E" w:rsidRDefault="00023E8E" w:rsidP="00023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3E8E" w:rsidRDefault="00023E8E" w:rsidP="00023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3E8E" w:rsidRDefault="00023E8E" w:rsidP="00023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F98F2" w14:textId="77777777" w:rsidR="00023E8E" w:rsidRDefault="00023E8E" w:rsidP="00023E8E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YANG is updated to match stage 2.</w:t>
            </w:r>
          </w:p>
          <w:p w14:paraId="31C656EC" w14:textId="11EECB13" w:rsidR="00023E8E" w:rsidRDefault="00023E8E" w:rsidP="00023E8E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Just a placeholder yet.</w:t>
            </w:r>
          </w:p>
        </w:tc>
      </w:tr>
      <w:tr w:rsidR="00023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3E8E" w:rsidRDefault="00023E8E" w:rsidP="00023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3E8E" w:rsidRDefault="00023E8E" w:rsidP="00023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3E8E" w:rsidRDefault="00023E8E" w:rsidP="00023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AF738" w:rsidR="00023E8E" w:rsidRDefault="00023E8E" w:rsidP="00023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Faulty/Missing parts in the YANG solution set.</w:t>
            </w:r>
          </w:p>
        </w:tc>
      </w:tr>
      <w:tr w:rsidR="00023E8E" w14:paraId="034AF533" w14:textId="77777777" w:rsidTr="00547111">
        <w:tc>
          <w:tcPr>
            <w:tcW w:w="2694" w:type="dxa"/>
            <w:gridSpan w:val="2"/>
          </w:tcPr>
          <w:p w14:paraId="39D9EB5B" w14:textId="77777777" w:rsidR="00023E8E" w:rsidRDefault="00023E8E" w:rsidP="00023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3E8E" w:rsidRDefault="00023E8E" w:rsidP="00023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3E8E" w:rsidRDefault="00023E8E" w:rsidP="00023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23E8E" w:rsidRDefault="00023E8E" w:rsidP="00023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3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3E8E" w:rsidRDefault="00023E8E" w:rsidP="00023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3E8E" w:rsidRDefault="00023E8E" w:rsidP="00023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3E8E" w:rsidRDefault="00023E8E" w:rsidP="00023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3E8E" w:rsidRDefault="00023E8E" w:rsidP="000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3E8E" w:rsidRDefault="00023E8E" w:rsidP="000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3E8E" w:rsidRDefault="00023E8E" w:rsidP="00023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3E8E" w:rsidRDefault="00023E8E" w:rsidP="00023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3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3E8E" w:rsidRDefault="00023E8E" w:rsidP="00023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3E8E" w:rsidRDefault="00023E8E" w:rsidP="000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ADF90" w:rsidR="00023E8E" w:rsidRDefault="00023E8E" w:rsidP="000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3E8E" w:rsidRDefault="00023E8E" w:rsidP="00023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3E8E" w:rsidRDefault="00023E8E" w:rsidP="00023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3E8E" w:rsidRDefault="00023E8E" w:rsidP="00023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3E8E" w:rsidRDefault="00023E8E" w:rsidP="000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F6A1D" w:rsidR="00023E8E" w:rsidRDefault="00023E8E" w:rsidP="000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3E8E" w:rsidRDefault="00023E8E" w:rsidP="00023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3E8E" w:rsidRDefault="00023E8E" w:rsidP="00023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3E8E" w:rsidRDefault="00023E8E" w:rsidP="00023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3E8E" w:rsidRDefault="00023E8E" w:rsidP="000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0682FF" w:rsidR="00023E8E" w:rsidRDefault="00023E8E" w:rsidP="000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3E8E" w:rsidRDefault="00023E8E" w:rsidP="00023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3E8E" w:rsidRDefault="00023E8E" w:rsidP="00023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3E8E" w:rsidRDefault="00023E8E" w:rsidP="00023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3E8E" w:rsidRDefault="00023E8E" w:rsidP="00023E8E">
            <w:pPr>
              <w:pStyle w:val="CRCoverPage"/>
              <w:spacing w:after="0"/>
              <w:rPr>
                <w:noProof/>
              </w:rPr>
            </w:pPr>
          </w:p>
        </w:tc>
      </w:tr>
      <w:tr w:rsidR="00023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3E8E" w:rsidRDefault="00023E8E" w:rsidP="00023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3E8E" w:rsidRDefault="00023E8E" w:rsidP="00023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3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3E8E" w:rsidRPr="008863B9" w:rsidRDefault="00023E8E" w:rsidP="00023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3E8E" w:rsidRPr="008863B9" w:rsidRDefault="00023E8E" w:rsidP="00023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3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3E8E" w:rsidRDefault="00023E8E" w:rsidP="00023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3E8E" w:rsidRDefault="00023E8E" w:rsidP="00023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49FDE" w14:textId="77777777" w:rsidR="009F116F" w:rsidRDefault="009F116F">
      <w:r>
        <w:separator/>
      </w:r>
    </w:p>
  </w:endnote>
  <w:endnote w:type="continuationSeparator" w:id="0">
    <w:p w14:paraId="04182AE1" w14:textId="77777777" w:rsidR="009F116F" w:rsidRDefault="009F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C7355" w14:textId="77777777" w:rsidR="009F116F" w:rsidRDefault="009F116F">
      <w:r>
        <w:separator/>
      </w:r>
    </w:p>
  </w:footnote>
  <w:footnote w:type="continuationSeparator" w:id="0">
    <w:p w14:paraId="45D9F040" w14:textId="77777777" w:rsidR="009F116F" w:rsidRDefault="009F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8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4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AD1"/>
    <w:rsid w:val="00941E30"/>
    <w:rsid w:val="009777D9"/>
    <w:rsid w:val="00991B88"/>
    <w:rsid w:val="009A5753"/>
    <w:rsid w:val="009A579D"/>
    <w:rsid w:val="009E3297"/>
    <w:rsid w:val="009F116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62 d3</cp:lastModifiedBy>
  <cp:revision>3</cp:revision>
  <cp:lastPrinted>1899-12-31T23:00:00Z</cp:lastPrinted>
  <dcterms:created xsi:type="dcterms:W3CDTF">2021-08-13T16:25:00Z</dcterms:created>
  <dcterms:modified xsi:type="dcterms:W3CDTF">2021-08-19T15:00:00Z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S5-214481</vt:lpwstr>
  </property>
  <property fmtid="{D5CDD505-2E9C-101B-9397-08002B2CF9AE}" pid="10" name="Spec#">
    <vt:lpwstr>28.541</vt:lpwstr>
  </property>
  <property fmtid="{D5CDD505-2E9C-101B-9397-08002B2CF9AE}" pid="11" name="Cr#">
    <vt:lpwstr>0567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of YANG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</Properties>
</file>